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3136C8B7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2208649</w:t>
      </w:r>
      <w:bookmarkStart w:id="0" w:name="_GoBack"/>
      <w:bookmarkEnd w:id="0"/>
    </w:p>
    <w:p w14:paraId="4D879E99" w14:textId="0C7E5F73" w:rsidR="00AA0F9A" w:rsidRDefault="00AA0F9A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</w:t>
      </w:r>
      <w:r w:rsidR="001D091D">
        <w:rPr>
          <w:sz w:val="24"/>
          <w:szCs w:val="24"/>
        </w:rPr>
        <w:t xml:space="preserve">17 </w:t>
      </w:r>
      <w:r w:rsidR="00C74D63">
        <w:rPr>
          <w:sz w:val="24"/>
          <w:szCs w:val="24"/>
        </w:rPr>
        <w:t>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1EB91607" w:rsidR="007B5B8E" w:rsidRPr="005152D7" w:rsidRDefault="007B5B8E" w:rsidP="007B5B8E">
            <w:pPr>
              <w:pStyle w:val="TAC"/>
              <w:rPr>
                <w:lang w:eastAsia="zh-CN"/>
              </w:rPr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2A447E13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</w:tcPr>
          <w:p w14:paraId="78CA32F3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20A56EDA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7B5B8E" w:rsidRPr="005152D7" w:rsidRDefault="007B5B8E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5B793D2B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180B14" w:rsidRPr="00B47929">
        <w:t xml:space="preserve">11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0D979D68" w:rsidR="001D091D" w:rsidRPr="0073460E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6D3AD4">
        <w:rPr>
          <w:sz w:val="22"/>
          <w:szCs w:val="20"/>
          <w:lang w:val="en-GB"/>
        </w:rPr>
        <w:lastRenderedPageBreak/>
        <w:t>UPF data report to NWDAF to support UPF data report for analytics as specified in R16/R17 and additional UPF data identified in R18</w:t>
      </w:r>
    </w:p>
    <w:p w14:paraId="17EB40B7" w14:textId="16EAE75D" w:rsidR="00233311" w:rsidRPr="00FE3342" w:rsidRDefault="00DB2F4D" w:rsidP="00FE3342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>
        <w:rPr>
          <w:sz w:val="22"/>
          <w:szCs w:val="20"/>
          <w:lang w:val="en-GB"/>
        </w:rPr>
        <w:t>To capture enhancements of NWDAF which have been studied and concluded in other R18 SIDs such as FS_AIMLsys, FS</w:t>
      </w:r>
      <w:r w:rsidRPr="00FE3342">
        <w:rPr>
          <w:sz w:val="22"/>
          <w:szCs w:val="20"/>
          <w:lang w:val="en-GB"/>
        </w:rPr>
        <w:t>_eLCS</w:t>
      </w:r>
      <w:r w:rsidR="001D091D">
        <w:rPr>
          <w:sz w:val="22"/>
          <w:szCs w:val="20"/>
          <w:lang w:val="en-GB"/>
        </w:rPr>
        <w:t>_Ph3</w:t>
      </w:r>
      <w:r w:rsidRPr="00FE3342">
        <w:rPr>
          <w:sz w:val="22"/>
          <w:szCs w:val="20"/>
          <w:lang w:val="en-GB"/>
        </w:rPr>
        <w:t xml:space="preserve">. </w:t>
      </w:r>
    </w:p>
    <w:p w14:paraId="24321B15" w14:textId="5F5630AE" w:rsidR="00313996" w:rsidRPr="00FE3342" w:rsidRDefault="00233311" w:rsidP="00FE3342">
      <w:pPr>
        <w:pStyle w:val="NO"/>
        <w:spacing w:after="120"/>
        <w:ind w:left="360" w:firstLine="0"/>
        <w:rPr>
          <w:rFonts w:eastAsia="Calibri"/>
          <w:szCs w:val="20"/>
          <w:lang w:eastAsia="en-GB"/>
        </w:rPr>
      </w:pPr>
      <w:r w:rsidRPr="00B47929">
        <w:rPr>
          <w:rFonts w:eastAsia="Calibri"/>
          <w:szCs w:val="20"/>
          <w:lang w:eastAsia="en-GB"/>
        </w:rPr>
        <w:t xml:space="preserve">NOTE: </w:t>
      </w:r>
      <w:r w:rsidR="00B47929">
        <w:rPr>
          <w:rFonts w:eastAsia="Calibri"/>
          <w:szCs w:val="20"/>
          <w:lang w:eastAsia="en-GB"/>
        </w:rPr>
        <w:t xml:space="preserve">The </w:t>
      </w:r>
      <w:r w:rsidR="00BA5DF4" w:rsidRPr="00B47929">
        <w:t xml:space="preserve">conclusion </w:t>
      </w:r>
      <w:r w:rsidR="00BA5DF4">
        <w:t xml:space="preserve">of </w:t>
      </w:r>
      <w:r w:rsidR="00DB2F4D">
        <w:t>other R18 SIDs on NWDAF enhanments are needed.</w:t>
      </w:r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575BE8DA" w14:textId="77777777" w:rsidR="00233311" w:rsidRPr="006C2E80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14B8E3CB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397A3C03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431D7241" w14:textId="4A65A9E0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C44945F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</w:p>
    <w:p w14:paraId="7AEE463B" w14:textId="1F87EABA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3209519" w:rsidR="000014DE" w:rsidRPr="005A29B9" w:rsidRDefault="00233311" w:rsidP="00685ED7">
      <w:pPr>
        <w:spacing w:after="120"/>
      </w:pPr>
      <w:r w:rsidRPr="00331640">
        <w:t xml:space="preserve">Coordination with SA3, SA4 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233311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39FE1488" w:rsidR="00233311" w:rsidRPr="005152D7" w:rsidRDefault="00233311" w:rsidP="00233311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China Mobile</w:t>
            </w:r>
            <w:r w:rsidRPr="00365A26">
              <w:t xml:space="preserve"> </w:t>
            </w:r>
          </w:p>
        </w:tc>
      </w:tr>
      <w:tr w:rsidR="00233311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0D2F549E" w:rsidR="00233311" w:rsidRPr="00365A26" w:rsidRDefault="00233311" w:rsidP="00233311">
            <w:pPr>
              <w:pStyle w:val="TAL"/>
            </w:pPr>
            <w:r>
              <w:t>vivo</w:t>
            </w:r>
          </w:p>
        </w:tc>
      </w:tr>
      <w:tr w:rsidR="006D3AD4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74F9B703" w:rsidR="006D3AD4" w:rsidRPr="00365A26" w:rsidRDefault="006D3AD4" w:rsidP="006D3AD4">
            <w:pPr>
              <w:pStyle w:val="TAL"/>
            </w:pPr>
            <w:r w:rsidRPr="00365A26">
              <w:t>Deutsche Telekom</w:t>
            </w:r>
          </w:p>
        </w:tc>
      </w:tr>
      <w:tr w:rsidR="006D3AD4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4A6F7A35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China Telecom</w:t>
            </w:r>
            <w:r>
              <w:t>(?)</w:t>
            </w:r>
          </w:p>
        </w:tc>
      </w:tr>
      <w:tr w:rsidR="006D3AD4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4A9E474E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Huawei</w:t>
            </w:r>
            <w:r>
              <w:t>(?)</w:t>
            </w:r>
          </w:p>
        </w:tc>
      </w:tr>
      <w:tr w:rsidR="006D3AD4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3522698E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China Unicom</w:t>
            </w:r>
            <w:r>
              <w:t>(?)</w:t>
            </w:r>
          </w:p>
        </w:tc>
      </w:tr>
      <w:tr w:rsidR="006D3AD4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04384DD9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China Southern Power Grid Co., Ltd</w:t>
            </w:r>
            <w:r>
              <w:t>(?)</w:t>
            </w:r>
          </w:p>
        </w:tc>
      </w:tr>
      <w:tr w:rsidR="006D3AD4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7F0F2876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AT</w:t>
            </w:r>
            <w:r w:rsidRPr="00365A26">
              <w:t>&amp;</w:t>
            </w:r>
            <w:r w:rsidRPr="00365A26">
              <w:rPr>
                <w:rFonts w:hint="eastAsia"/>
              </w:rPr>
              <w:t>T</w:t>
            </w:r>
            <w:r>
              <w:t>(?)</w:t>
            </w:r>
          </w:p>
        </w:tc>
      </w:tr>
      <w:tr w:rsidR="006D3AD4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039044A3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CATT</w:t>
            </w:r>
            <w:r>
              <w:t>(?)</w:t>
            </w:r>
          </w:p>
        </w:tc>
      </w:tr>
      <w:tr w:rsidR="006D3AD4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50A5C7CD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Telecom Italia</w:t>
            </w:r>
            <w:r>
              <w:t>(?)</w:t>
            </w:r>
          </w:p>
        </w:tc>
      </w:tr>
      <w:tr w:rsidR="006D3AD4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02EEF239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KDDI</w:t>
            </w:r>
            <w:r>
              <w:t>(?)</w:t>
            </w:r>
          </w:p>
        </w:tc>
      </w:tr>
      <w:tr w:rsidR="006D3AD4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23CF13A8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CAICT</w:t>
            </w:r>
            <w:r>
              <w:t>(?)</w:t>
            </w:r>
          </w:p>
        </w:tc>
      </w:tr>
      <w:tr w:rsidR="006D3AD4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5A31C82F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NEC</w:t>
            </w:r>
            <w:r>
              <w:t>(?)</w:t>
            </w:r>
          </w:p>
        </w:tc>
      </w:tr>
      <w:tr w:rsidR="006D3AD4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42D98DBD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Alibab</w:t>
            </w:r>
            <w:r w:rsidRPr="00365A26">
              <w:rPr>
                <w:rFonts w:hint="eastAsia"/>
              </w:rPr>
              <w:t>a</w:t>
            </w:r>
            <w:r>
              <w:t>(?)</w:t>
            </w:r>
          </w:p>
        </w:tc>
      </w:tr>
      <w:tr w:rsidR="006D3AD4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2F1F5D42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Lenovo</w:t>
            </w:r>
            <w:r>
              <w:t>(?)</w:t>
            </w:r>
          </w:p>
        </w:tc>
      </w:tr>
      <w:tr w:rsidR="006D3AD4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61497F65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ZTE</w:t>
            </w:r>
            <w:r>
              <w:t>(?)</w:t>
            </w:r>
          </w:p>
        </w:tc>
      </w:tr>
      <w:tr w:rsidR="006D3AD4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5BA93E66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Verizon UK Ltd</w:t>
            </w:r>
            <w:r>
              <w:t>(?)</w:t>
            </w:r>
          </w:p>
        </w:tc>
      </w:tr>
      <w:tr w:rsidR="006D3AD4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06CBC0CD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Intel</w:t>
            </w:r>
            <w:r>
              <w:t>(?)</w:t>
            </w:r>
          </w:p>
        </w:tc>
      </w:tr>
      <w:tr w:rsidR="006D3AD4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6D062CCB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Convida Wireless</w:t>
            </w:r>
            <w:r>
              <w:t>(?)</w:t>
            </w:r>
          </w:p>
        </w:tc>
      </w:tr>
      <w:tr w:rsidR="006D3AD4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20F160C2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t>Motorola Mobility</w:t>
            </w:r>
            <w:r>
              <w:t>(?)</w:t>
            </w:r>
          </w:p>
        </w:tc>
      </w:tr>
      <w:tr w:rsidR="006D3AD4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6719B370" w:rsidR="006D3AD4" w:rsidRPr="005152D7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Ericsson</w:t>
            </w:r>
            <w:r>
              <w:t>(?)</w:t>
            </w:r>
          </w:p>
        </w:tc>
      </w:tr>
      <w:tr w:rsidR="006D3AD4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6005BC08" w:rsidR="006D3AD4" w:rsidRPr="001A4241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Orange</w:t>
            </w:r>
            <w:r>
              <w:t>(?)</w:t>
            </w:r>
          </w:p>
        </w:tc>
      </w:tr>
      <w:tr w:rsidR="006D3AD4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570B71C5" w:rsidR="006D3AD4" w:rsidRPr="001A4241" w:rsidRDefault="006D3AD4" w:rsidP="006D3AD4">
            <w:pPr>
              <w:pStyle w:val="TAL"/>
              <w:rPr>
                <w:lang w:eastAsia="zh-CN"/>
              </w:rPr>
            </w:pPr>
            <w:r w:rsidRPr="00365A26">
              <w:rPr>
                <w:rFonts w:hint="eastAsia"/>
              </w:rPr>
              <w:t>Sprint</w:t>
            </w:r>
            <w:r>
              <w:t>(?)</w:t>
            </w:r>
          </w:p>
        </w:tc>
      </w:tr>
      <w:tr w:rsidR="006D3AD4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6D187DDC" w:rsidR="006D3AD4" w:rsidRPr="00131A40" w:rsidRDefault="006D3AD4" w:rsidP="006D3AD4">
            <w:pPr>
              <w:rPr>
                <w:lang w:val="en-US"/>
              </w:rPr>
            </w:pPr>
            <w:r w:rsidRPr="00365A26">
              <w:rPr>
                <w:rFonts w:hint="eastAsia"/>
              </w:rPr>
              <w:t>NTT DoCoMo</w:t>
            </w:r>
            <w:r>
              <w:t>(?)</w:t>
            </w:r>
          </w:p>
        </w:tc>
      </w:tr>
      <w:tr w:rsidR="006D3AD4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FA16552" w:rsidR="006D3AD4" w:rsidRPr="00131A40" w:rsidRDefault="006D3AD4" w:rsidP="006D3AD4">
            <w:r w:rsidRPr="00365A26">
              <w:t>ETRI</w:t>
            </w:r>
            <w:r>
              <w:t>(?)</w:t>
            </w:r>
          </w:p>
        </w:tc>
      </w:tr>
      <w:tr w:rsidR="006D3AD4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4DB8D321" w:rsidR="006D3AD4" w:rsidRPr="00131A40" w:rsidRDefault="006D3AD4" w:rsidP="006D3AD4">
            <w:r w:rsidRPr="00365A26">
              <w:rPr>
                <w:rFonts w:hint="eastAsia"/>
              </w:rPr>
              <w:t>Tencent</w:t>
            </w:r>
            <w:r>
              <w:t>(?)</w:t>
            </w:r>
          </w:p>
        </w:tc>
      </w:tr>
      <w:tr w:rsidR="006D3AD4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468878BF" w:rsidR="006D3AD4" w:rsidRPr="00131A40" w:rsidRDefault="006D3AD4" w:rsidP="006D3AD4">
            <w:r w:rsidRPr="00057CAD">
              <w:rPr>
                <w:rFonts w:hint="eastAsia"/>
              </w:rPr>
              <w:t>Cisco</w:t>
            </w:r>
            <w:r w:rsidRPr="00057CAD">
              <w:t xml:space="preserve"> Systems</w:t>
            </w:r>
            <w:r>
              <w:t>(?)</w:t>
            </w:r>
          </w:p>
        </w:tc>
      </w:tr>
      <w:tr w:rsidR="006D3AD4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7C8D1678" w:rsidR="006D3AD4" w:rsidRPr="00131A40" w:rsidRDefault="006D3AD4" w:rsidP="006D3AD4">
            <w:r w:rsidRPr="00057CAD">
              <w:t>OPPO</w:t>
            </w:r>
            <w:r>
              <w:t>(?)</w:t>
            </w:r>
          </w:p>
        </w:tc>
      </w:tr>
      <w:tr w:rsidR="006D3AD4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7ED57D24" w:rsidR="006D3AD4" w:rsidRPr="00131A40" w:rsidRDefault="006D3AD4" w:rsidP="006D3AD4">
            <w:r w:rsidRPr="00365A26">
              <w:rPr>
                <w:rFonts w:hint="eastAsia"/>
              </w:rPr>
              <w:t>Nokia</w:t>
            </w:r>
            <w:r>
              <w:t>(?)</w:t>
            </w:r>
          </w:p>
        </w:tc>
      </w:tr>
      <w:tr w:rsidR="006D3AD4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17E3E52E" w:rsidR="006D3AD4" w:rsidRPr="00131A40" w:rsidRDefault="006D3AD4" w:rsidP="006D3AD4">
            <w:r w:rsidRPr="00057CAD">
              <w:t>Nokia Shanghai Bell</w:t>
            </w:r>
            <w:r>
              <w:t>(?)</w:t>
            </w:r>
          </w:p>
        </w:tc>
      </w:tr>
      <w:tr w:rsidR="006D3AD4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1CDBE5BD" w:rsidR="006D3AD4" w:rsidRPr="00131A40" w:rsidRDefault="006D3AD4" w:rsidP="006D3AD4">
            <w:r w:rsidRPr="00057CAD">
              <w:rPr>
                <w:rFonts w:hint="eastAsia"/>
              </w:rPr>
              <w:t>LG Electronics</w:t>
            </w:r>
            <w:r>
              <w:t>(?)</w:t>
            </w:r>
          </w:p>
        </w:tc>
      </w:tr>
      <w:tr w:rsidR="006D3AD4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3B0936D6" w:rsidR="006D3AD4" w:rsidRPr="00131A40" w:rsidRDefault="006D3AD4" w:rsidP="006D3AD4">
            <w:r w:rsidRPr="00057CAD">
              <w:t>Samsung</w:t>
            </w:r>
            <w:r>
              <w:t>(?)</w:t>
            </w:r>
          </w:p>
        </w:tc>
      </w:tr>
      <w:tr w:rsidR="006D3AD4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6B898BE7" w:rsidR="006D3AD4" w:rsidRDefault="006D3AD4" w:rsidP="006D3AD4">
            <w:r w:rsidRPr="00057CAD">
              <w:t>T-Mobile USA</w:t>
            </w:r>
            <w:r>
              <w:t>(?)</w:t>
            </w:r>
          </w:p>
        </w:tc>
      </w:tr>
      <w:tr w:rsidR="006D3AD4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16C906CB" w:rsidR="006D3AD4" w:rsidRDefault="006D3AD4" w:rsidP="006D3AD4">
            <w:r w:rsidRPr="00057CAD">
              <w:t>Sandvine</w:t>
            </w:r>
            <w:r>
              <w:t>(?)</w:t>
            </w:r>
          </w:p>
        </w:tc>
      </w:tr>
      <w:tr w:rsidR="006D3AD4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3916668C" w:rsidR="006D3AD4" w:rsidRDefault="006D3AD4" w:rsidP="006D3AD4">
            <w:r w:rsidRPr="00365A26">
              <w:rPr>
                <w:rFonts w:hint="eastAsia"/>
              </w:rPr>
              <w:t>KT</w:t>
            </w:r>
            <w:r>
              <w:t>(?)</w:t>
            </w:r>
          </w:p>
        </w:tc>
      </w:tr>
      <w:tr w:rsidR="006D3AD4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2B68E9AB" w:rsidR="006D3AD4" w:rsidRPr="00321379" w:rsidRDefault="006D3AD4" w:rsidP="006D3AD4">
            <w:pPr>
              <w:rPr>
                <w:highlight w:val="yellow"/>
              </w:rPr>
            </w:pPr>
            <w:r>
              <w:t>InterDigital(?)</w:t>
            </w:r>
          </w:p>
        </w:tc>
      </w:tr>
      <w:tr w:rsidR="006D3AD4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72D912AB" w:rsidR="006D3AD4" w:rsidRDefault="006D3AD4" w:rsidP="006D3AD4">
            <w:r w:rsidRPr="00057CAD">
              <w:t>Qualcomm</w:t>
            </w:r>
            <w:r>
              <w:t>(?)</w:t>
            </w:r>
          </w:p>
        </w:tc>
      </w:tr>
      <w:tr w:rsidR="006D3AD4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0CAE2A40" w:rsidR="006D3AD4" w:rsidRDefault="006D3AD4" w:rsidP="006D3AD4">
            <w:r>
              <w:t>KPN(?)</w:t>
            </w:r>
          </w:p>
        </w:tc>
      </w:tr>
      <w:tr w:rsidR="006D3AD4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1097A41B" w:rsidR="006D3AD4" w:rsidRPr="00131A40" w:rsidRDefault="006D3AD4" w:rsidP="006D3AD4">
            <w:r w:rsidRPr="00057CAD">
              <w:t>Matrixx</w:t>
            </w:r>
            <w:r>
              <w:t>(?)</w:t>
            </w:r>
          </w:p>
        </w:tc>
      </w:tr>
      <w:tr w:rsidR="006D3AD4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247F64E5" w:rsidR="006D3AD4" w:rsidRDefault="006D3AD4" w:rsidP="006D3AD4">
            <w:r w:rsidRPr="00057CAD">
              <w:t>Telefonica</w:t>
            </w:r>
            <w:r>
              <w:t>(?)</w:t>
            </w:r>
          </w:p>
        </w:tc>
      </w:tr>
      <w:tr w:rsidR="006D3AD4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17BE4D0B" w:rsidR="006D3AD4" w:rsidRDefault="006D3AD4" w:rsidP="006D3AD4">
            <w:pPr>
              <w:rPr>
                <w:rFonts w:eastAsia="Batang"/>
                <w:lang w:eastAsia="zh-CN"/>
              </w:rPr>
            </w:pPr>
          </w:p>
        </w:tc>
      </w:tr>
      <w:tr w:rsidR="006D3AD4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17E22A9D" w:rsidR="006D3AD4" w:rsidRDefault="006D3AD4" w:rsidP="006D3AD4">
            <w:pPr>
              <w:rPr>
                <w:rFonts w:eastAsia="Batang"/>
                <w:lang w:eastAsia="zh-CN"/>
              </w:rPr>
            </w:pP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A7FE1" w14:textId="77777777" w:rsidR="00EC4399" w:rsidRDefault="00EC4399" w:rsidP="00685ED7">
      <w:r>
        <w:separator/>
      </w:r>
    </w:p>
  </w:endnote>
  <w:endnote w:type="continuationSeparator" w:id="0">
    <w:p w14:paraId="7EBBB345" w14:textId="77777777" w:rsidR="00EC4399" w:rsidRDefault="00EC4399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C0907" w14:textId="77777777" w:rsidR="00EC4399" w:rsidRDefault="00EC4399" w:rsidP="00685ED7">
      <w:r>
        <w:separator/>
      </w:r>
    </w:p>
  </w:footnote>
  <w:footnote w:type="continuationSeparator" w:id="0">
    <w:p w14:paraId="154180CC" w14:textId="77777777" w:rsidR="00EC4399" w:rsidRDefault="00EC4399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091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474B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2AF6D-7721-4DA0-8AD8-2F2D6EAC6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user1</cp:lastModifiedBy>
  <cp:revision>6</cp:revision>
  <cp:lastPrinted>2022-01-08T05:57:00Z</cp:lastPrinted>
  <dcterms:created xsi:type="dcterms:W3CDTF">2022-09-27T14:56:00Z</dcterms:created>
  <dcterms:modified xsi:type="dcterms:W3CDTF">2022-09-30T08:33:00Z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